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78724" w14:textId="459FD2A8" w:rsidR="00433DDE" w:rsidRDefault="00433DDE" w:rsidP="00433DDE">
      <w:pPr>
        <w:pStyle w:val="Unittitle"/>
      </w:pPr>
      <w:r>
        <w:t>12</w:t>
      </w:r>
      <w:r w:rsidR="00E611AD">
        <w:t>.</w:t>
      </w:r>
      <w:r>
        <w:t xml:space="preserve"> Building </w:t>
      </w:r>
      <w:r w:rsidR="00333CC9">
        <w:t>s</w:t>
      </w:r>
      <w:r>
        <w:t xml:space="preserve">ervices </w:t>
      </w:r>
      <w:r w:rsidR="00333CC9">
        <w:t>e</w:t>
      </w:r>
      <w:r>
        <w:t>ngineering (BSE) systems</w:t>
      </w:r>
    </w:p>
    <w:p w14:paraId="0431B6B4" w14:textId="3046E63C" w:rsidR="00433DDE" w:rsidRPr="00501548" w:rsidRDefault="00474F67" w:rsidP="00433DDE">
      <w:pPr>
        <w:pStyle w:val="Heading1"/>
        <w:rPr>
          <w:color w:val="FC4421"/>
        </w:rPr>
      </w:pPr>
      <w:r w:rsidRPr="00501548">
        <w:rPr>
          <w:color w:val="FC4421"/>
        </w:rPr>
        <w:t>Worksheet 1</w:t>
      </w:r>
      <w:r w:rsidR="00333CC9" w:rsidRPr="00501548">
        <w:rPr>
          <w:color w:val="FC4421"/>
        </w:rPr>
        <w:t>5</w:t>
      </w:r>
      <w:r w:rsidRPr="00501548">
        <w:rPr>
          <w:color w:val="FC4421"/>
        </w:rPr>
        <w:t xml:space="preserve">: </w:t>
      </w:r>
      <w:r w:rsidR="00433DDE" w:rsidRPr="00501548">
        <w:rPr>
          <w:color w:val="FC4421"/>
        </w:rPr>
        <w:t>Electrical supply</w:t>
      </w:r>
      <w:r w:rsidRPr="00501548">
        <w:rPr>
          <w:color w:val="FC4421"/>
        </w:rPr>
        <w:t xml:space="preserve"> (</w:t>
      </w:r>
      <w:r w:rsidR="00691B95" w:rsidRPr="00501548">
        <w:rPr>
          <w:color w:val="FC4421"/>
        </w:rPr>
        <w:t>tutor</w:t>
      </w:r>
      <w:r w:rsidRPr="00501548">
        <w:rPr>
          <w:color w:val="FC4421"/>
        </w:rPr>
        <w:t>)</w:t>
      </w:r>
    </w:p>
    <w:p w14:paraId="023AC7F3" w14:textId="050BAB51" w:rsidR="00433DDE" w:rsidRDefault="00433DDE" w:rsidP="00433DD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F5A2D">
        <w:rPr>
          <w:rFonts w:ascii="Arial" w:hAnsi="Arial" w:cs="Arial"/>
        </w:rPr>
        <w:t>Complete the table below to match the correct voltage</w:t>
      </w:r>
      <w:r w:rsidR="00DD7D93">
        <w:rPr>
          <w:rFonts w:ascii="Arial" w:hAnsi="Arial" w:cs="Arial"/>
        </w:rPr>
        <w:t xml:space="preserve"> (230 or 400V)</w:t>
      </w:r>
      <w:r w:rsidRPr="002F5A2D">
        <w:rPr>
          <w:rFonts w:ascii="Arial" w:hAnsi="Arial" w:cs="Arial"/>
        </w:rPr>
        <w:t xml:space="preserve"> to the </w:t>
      </w:r>
      <w:r w:rsidR="00DD7D93">
        <w:rPr>
          <w:rFonts w:ascii="Arial" w:hAnsi="Arial" w:cs="Arial"/>
        </w:rPr>
        <w:t>BSE component</w:t>
      </w:r>
      <w:r w:rsidRPr="002F5A2D">
        <w:rPr>
          <w:rFonts w:ascii="Arial" w:hAnsi="Arial" w:cs="Arial"/>
        </w:rPr>
        <w:t>.</w:t>
      </w:r>
    </w:p>
    <w:p w14:paraId="259FDF28" w14:textId="77777777" w:rsidR="00433DDE" w:rsidRPr="002F5A2D" w:rsidRDefault="00433DDE" w:rsidP="00433DDE">
      <w:pPr>
        <w:pStyle w:val="ListParagraph"/>
        <w:rPr>
          <w:rFonts w:ascii="Arial" w:hAnsi="Arial" w:cs="Arial"/>
        </w:rPr>
      </w:pPr>
    </w:p>
    <w:tbl>
      <w:tblPr>
        <w:tblpPr w:leftFromText="180" w:rightFromText="180" w:vertAnchor="text" w:tblpY="1"/>
        <w:tblOverlap w:val="never"/>
        <w:tblW w:w="84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20"/>
        <w:gridCol w:w="4080"/>
      </w:tblGrid>
      <w:tr w:rsidR="00433DDE" w:rsidRPr="00ED3F9A" w14:paraId="1CD2B03E" w14:textId="77777777" w:rsidTr="006B7AA3">
        <w:trPr>
          <w:trHeight w:val="23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442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15745C" w14:textId="55868A54" w:rsidR="00433DDE" w:rsidRPr="00501548" w:rsidRDefault="00433DDE" w:rsidP="006B7AA3">
            <w:pPr>
              <w:spacing w:after="0" w:line="240" w:lineRule="auto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501548">
              <w:rPr>
                <w:rFonts w:eastAsia="Times New Roman" w:cs="Arial"/>
                <w:b/>
                <w:bCs/>
                <w:color w:val="FFFFFF" w:themeColor="background1"/>
                <w:kern w:val="24"/>
                <w:lang w:val="en-US" w:eastAsia="en-GB"/>
              </w:rPr>
              <w:t xml:space="preserve">BSE </w:t>
            </w:r>
            <w:r w:rsidR="00DD7D93" w:rsidRPr="00501548">
              <w:rPr>
                <w:rFonts w:eastAsia="Times New Roman" w:cs="Arial"/>
                <w:b/>
                <w:bCs/>
                <w:color w:val="FFFFFF" w:themeColor="background1"/>
                <w:kern w:val="24"/>
                <w:lang w:val="en-US" w:eastAsia="en-GB"/>
              </w:rPr>
              <w:t>component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442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1DB5C2" w14:textId="2E92CFA8" w:rsidR="00433DDE" w:rsidRPr="00501548" w:rsidRDefault="00DD7D93" w:rsidP="006B7AA3">
            <w:pPr>
              <w:spacing w:after="0" w:line="240" w:lineRule="auto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501548">
              <w:rPr>
                <w:rFonts w:eastAsia="Times New Roman" w:cs="Arial"/>
                <w:b/>
                <w:bCs/>
                <w:color w:val="FFFFFF" w:themeColor="background1"/>
                <w:kern w:val="24"/>
                <w:lang w:val="en-US" w:eastAsia="en-GB"/>
              </w:rPr>
              <w:t>V</w:t>
            </w:r>
            <w:r w:rsidR="00433DDE" w:rsidRPr="00501548">
              <w:rPr>
                <w:rFonts w:eastAsia="Times New Roman" w:cs="Arial"/>
                <w:b/>
                <w:bCs/>
                <w:color w:val="FFFFFF" w:themeColor="background1"/>
                <w:kern w:val="24"/>
                <w:lang w:val="en-US" w:eastAsia="en-GB"/>
              </w:rPr>
              <w:t>oltage</w:t>
            </w:r>
          </w:p>
        </w:tc>
      </w:tr>
      <w:tr w:rsidR="00433DDE" w:rsidRPr="00ED3F9A" w14:paraId="24151E18" w14:textId="77777777" w:rsidTr="006B7AA3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BFE90D" w14:textId="145B232E" w:rsidR="00433DDE" w:rsidRPr="00ED3F9A" w:rsidRDefault="00433DDE" w:rsidP="006B7AA3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Domestic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eating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p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ump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5C9035" w14:textId="77777777" w:rsidR="00433DDE" w:rsidRPr="00ED3F9A" w:rsidRDefault="00433DDE" w:rsidP="006B7AA3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230V</w:t>
            </w:r>
          </w:p>
        </w:tc>
      </w:tr>
      <w:tr w:rsidR="00433DDE" w:rsidRPr="00ED3F9A" w14:paraId="00760B2F" w14:textId="77777777" w:rsidTr="006B7AA3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303437" w14:textId="69B31D6F" w:rsidR="00433DDE" w:rsidRPr="00ED3F9A" w:rsidRDefault="00C075EB" w:rsidP="006B7AA3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Industrial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b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ooster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p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ump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501659" w14:textId="77777777" w:rsidR="00433DDE" w:rsidRPr="00ED3F9A" w:rsidRDefault="00433DDE" w:rsidP="006B7AA3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400V</w:t>
            </w:r>
          </w:p>
        </w:tc>
      </w:tr>
      <w:tr w:rsidR="00433DDE" w:rsidRPr="00ED3F9A" w14:paraId="469C3F3B" w14:textId="77777777" w:rsidTr="006B7AA3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97BC0D" w14:textId="365DD557" w:rsidR="00433DDE" w:rsidRPr="00ED3F9A" w:rsidRDefault="00433DDE" w:rsidP="006B7AA3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LED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l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ighting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161E7C" w14:textId="69C870F8" w:rsidR="00433DDE" w:rsidRPr="00ED3F9A" w:rsidRDefault="00433DDE" w:rsidP="006B7AA3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230V</w:t>
            </w:r>
            <w:r w:rsidR="00C075EB">
              <w:rPr>
                <w:rFonts w:eastAsia="Times New Roman" w:cs="Arial"/>
                <w:color w:val="FF0000"/>
                <w:kern w:val="24"/>
                <w:lang w:val="en-US" w:eastAsia="en-GB"/>
              </w:rPr>
              <w:t xml:space="preserve"> transformed and rectified to 12V DC</w:t>
            </w:r>
          </w:p>
        </w:tc>
      </w:tr>
      <w:tr w:rsidR="00433DDE" w:rsidRPr="00ED3F9A" w14:paraId="3B7EB16F" w14:textId="77777777" w:rsidTr="006B7AA3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329F82" w14:textId="1E5308BE" w:rsidR="00433DDE" w:rsidRPr="00ED3F9A" w:rsidRDefault="00C075EB" w:rsidP="006B7AA3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Domestic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eating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c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ontrols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1E3FB3" w14:textId="77777777" w:rsidR="00433DDE" w:rsidRPr="00ED3F9A" w:rsidRDefault="00433DDE" w:rsidP="006B7AA3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230V</w:t>
            </w:r>
          </w:p>
        </w:tc>
      </w:tr>
      <w:tr w:rsidR="00433DDE" w:rsidRPr="00ED3F9A" w14:paraId="0FD83FAB" w14:textId="77777777" w:rsidTr="006B7AA3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69CF76" w14:textId="1AF728E9" w:rsidR="00433DDE" w:rsidRPr="00ED3F9A" w:rsidRDefault="00C075EB" w:rsidP="006B7AA3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Commercial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f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an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489711" w14:textId="77777777" w:rsidR="00433DDE" w:rsidRPr="00ED3F9A" w:rsidRDefault="00433DDE" w:rsidP="006B7AA3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400V</w:t>
            </w:r>
          </w:p>
        </w:tc>
      </w:tr>
      <w:tr w:rsidR="00433DDE" w:rsidRPr="00ED3F9A" w14:paraId="231FFD1B" w14:textId="77777777" w:rsidTr="006B7AA3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0F4A73" w14:textId="33310244" w:rsidR="00433DDE" w:rsidRPr="00ED3F9A" w:rsidRDefault="00C075EB" w:rsidP="006B7AA3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Industrial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c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hiller 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A81AFC" w14:textId="77777777" w:rsidR="00433DDE" w:rsidRPr="00ED3F9A" w:rsidRDefault="00433DDE" w:rsidP="006B7AA3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400V</w:t>
            </w:r>
          </w:p>
        </w:tc>
      </w:tr>
      <w:tr w:rsidR="00433DDE" w:rsidRPr="00ED3F9A" w14:paraId="3FAF6F0F" w14:textId="77777777" w:rsidTr="006B7AA3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3DBA32" w14:textId="398F7596" w:rsidR="00433DDE" w:rsidRPr="00ED3F9A" w:rsidRDefault="00433DDE" w:rsidP="006B7AA3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Fluorescent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l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ighting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1CCB48" w14:textId="77777777" w:rsidR="00433DDE" w:rsidRPr="00ED3F9A" w:rsidRDefault="00433DDE" w:rsidP="006B7AA3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230V</w:t>
            </w:r>
          </w:p>
        </w:tc>
      </w:tr>
      <w:tr w:rsidR="00433DDE" w:rsidRPr="00ED3F9A" w14:paraId="391CD33A" w14:textId="77777777" w:rsidTr="006B7AA3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446D7D" w14:textId="403B35EE" w:rsidR="00433DDE" w:rsidRPr="00ED3F9A" w:rsidRDefault="00433DDE" w:rsidP="006B7AA3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Hot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w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ater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eater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29227D" w14:textId="77777777" w:rsidR="00433DDE" w:rsidRPr="00ED3F9A" w:rsidRDefault="00433DDE" w:rsidP="006B7AA3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230V</w:t>
            </w:r>
          </w:p>
        </w:tc>
      </w:tr>
    </w:tbl>
    <w:p w14:paraId="3196A802" w14:textId="77777777" w:rsidR="006B7AA3" w:rsidRDefault="006B7AA3" w:rsidP="002F5A2D">
      <w:pPr>
        <w:rPr>
          <w:rFonts w:cs="Arial"/>
        </w:rPr>
      </w:pPr>
    </w:p>
    <w:p w14:paraId="60BA668F" w14:textId="77777777" w:rsidR="006B7AA3" w:rsidRPr="006B7AA3" w:rsidRDefault="006B7AA3" w:rsidP="006B7AA3">
      <w:pPr>
        <w:rPr>
          <w:rFonts w:cs="Arial"/>
        </w:rPr>
      </w:pPr>
    </w:p>
    <w:p w14:paraId="37387366" w14:textId="77777777" w:rsidR="006B7AA3" w:rsidRPr="006B7AA3" w:rsidRDefault="006B7AA3" w:rsidP="006B7AA3">
      <w:pPr>
        <w:rPr>
          <w:rFonts w:cs="Arial"/>
        </w:rPr>
      </w:pPr>
    </w:p>
    <w:p w14:paraId="775EFFD8" w14:textId="77777777" w:rsidR="006B7AA3" w:rsidRPr="006B7AA3" w:rsidRDefault="006B7AA3" w:rsidP="006B7AA3">
      <w:pPr>
        <w:rPr>
          <w:rFonts w:cs="Arial"/>
        </w:rPr>
      </w:pPr>
    </w:p>
    <w:p w14:paraId="4F9221B8" w14:textId="77777777" w:rsidR="006B7AA3" w:rsidRPr="006B7AA3" w:rsidRDefault="006B7AA3" w:rsidP="006B7AA3">
      <w:pPr>
        <w:rPr>
          <w:rFonts w:cs="Arial"/>
        </w:rPr>
      </w:pPr>
    </w:p>
    <w:p w14:paraId="74AC4818" w14:textId="77777777" w:rsidR="006B7AA3" w:rsidRPr="006B7AA3" w:rsidRDefault="006B7AA3" w:rsidP="006B7AA3">
      <w:pPr>
        <w:rPr>
          <w:rFonts w:cs="Arial"/>
        </w:rPr>
      </w:pPr>
    </w:p>
    <w:p w14:paraId="6C78C0CA" w14:textId="77777777" w:rsidR="006B7AA3" w:rsidRPr="006B7AA3" w:rsidRDefault="006B7AA3" w:rsidP="006B7AA3">
      <w:pPr>
        <w:rPr>
          <w:rFonts w:cs="Arial"/>
        </w:rPr>
      </w:pPr>
    </w:p>
    <w:p w14:paraId="75CAC745" w14:textId="77777777" w:rsidR="006B7AA3" w:rsidRPr="006B7AA3" w:rsidRDefault="006B7AA3" w:rsidP="006B7AA3">
      <w:pPr>
        <w:rPr>
          <w:rFonts w:cs="Arial"/>
        </w:rPr>
      </w:pPr>
    </w:p>
    <w:p w14:paraId="11751BA6" w14:textId="77777777" w:rsidR="006B7AA3" w:rsidRPr="006B7AA3" w:rsidRDefault="006B7AA3" w:rsidP="006B7AA3">
      <w:pPr>
        <w:rPr>
          <w:rFonts w:cs="Arial"/>
        </w:rPr>
      </w:pPr>
    </w:p>
    <w:p w14:paraId="595971C7" w14:textId="77777777" w:rsidR="006B7AA3" w:rsidRPr="006B7AA3" w:rsidRDefault="006B7AA3" w:rsidP="006B7AA3">
      <w:pPr>
        <w:rPr>
          <w:rFonts w:cs="Arial"/>
        </w:rPr>
      </w:pPr>
    </w:p>
    <w:p w14:paraId="4EACD46B" w14:textId="77777777" w:rsidR="006B7AA3" w:rsidRDefault="006B7AA3" w:rsidP="002F5A2D">
      <w:pPr>
        <w:rPr>
          <w:rFonts w:cs="Arial"/>
        </w:rPr>
      </w:pPr>
    </w:p>
    <w:p w14:paraId="497119E4" w14:textId="77777777" w:rsidR="006B7AA3" w:rsidRDefault="006B7AA3" w:rsidP="002F5A2D">
      <w:pPr>
        <w:rPr>
          <w:rFonts w:cs="Arial"/>
        </w:rPr>
      </w:pPr>
    </w:p>
    <w:p w14:paraId="21E02C4B" w14:textId="575DED9A" w:rsidR="00433DDE" w:rsidRPr="002F5A2D" w:rsidRDefault="006B7AA3" w:rsidP="002F5A2D">
      <w:pPr>
        <w:rPr>
          <w:rFonts w:cs="Arial"/>
        </w:rPr>
      </w:pPr>
      <w:r>
        <w:rPr>
          <w:rFonts w:cs="Arial"/>
        </w:rPr>
        <w:br w:type="textWrapping" w:clear="all"/>
      </w:r>
    </w:p>
    <w:p w14:paraId="300FF304" w14:textId="1ACF587A" w:rsidR="00433DDE" w:rsidRPr="002F5A2D" w:rsidRDefault="00433DDE" w:rsidP="00433DD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F5A2D">
        <w:rPr>
          <w:rFonts w:ascii="Arial" w:hAnsi="Arial" w:cs="Arial"/>
        </w:rPr>
        <w:t xml:space="preserve">How is electricity distributed </w:t>
      </w:r>
      <w:r w:rsidR="00DD7D93">
        <w:rPr>
          <w:rFonts w:ascii="Arial" w:hAnsi="Arial" w:cs="Arial"/>
        </w:rPr>
        <w:t>in</w:t>
      </w:r>
      <w:r w:rsidRPr="002F5A2D">
        <w:rPr>
          <w:rFonts w:ascii="Arial" w:hAnsi="Arial" w:cs="Arial"/>
        </w:rPr>
        <w:t xml:space="preserve"> domestic dwellings?</w:t>
      </w:r>
    </w:p>
    <w:p w14:paraId="6EEABC03" w14:textId="44A46651" w:rsidR="00433DDE" w:rsidRDefault="00433DDE" w:rsidP="00DD7D93">
      <w:pPr>
        <w:ind w:left="360"/>
        <w:rPr>
          <w:rFonts w:cs="Arial"/>
          <w:color w:val="FF0000"/>
        </w:rPr>
      </w:pPr>
      <w:r w:rsidRPr="002F5A2D">
        <w:rPr>
          <w:rFonts w:cs="Arial"/>
          <w:color w:val="FF0000"/>
        </w:rPr>
        <w:t>With a domestic single</w:t>
      </w:r>
      <w:r w:rsidR="00A639D7">
        <w:rPr>
          <w:rFonts w:cs="Arial"/>
          <w:color w:val="FF0000"/>
        </w:rPr>
        <w:t>-</w:t>
      </w:r>
      <w:r w:rsidRPr="002F5A2D">
        <w:rPr>
          <w:rFonts w:cs="Arial"/>
          <w:color w:val="FF0000"/>
        </w:rPr>
        <w:t>phase consumer unit.</w:t>
      </w:r>
    </w:p>
    <w:p w14:paraId="17F2E050" w14:textId="77777777" w:rsidR="00433DDE" w:rsidRPr="002F5A2D" w:rsidRDefault="00433DDE" w:rsidP="00415D28">
      <w:pPr>
        <w:rPr>
          <w:rFonts w:cs="Arial"/>
          <w:color w:val="FF0000"/>
        </w:rPr>
      </w:pPr>
    </w:p>
    <w:p w14:paraId="3E3BBDF2" w14:textId="6A4D624E" w:rsidR="00433DDE" w:rsidRPr="002F5A2D" w:rsidRDefault="00433DDE" w:rsidP="00433DD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F5A2D">
        <w:rPr>
          <w:rFonts w:ascii="Arial" w:hAnsi="Arial" w:cs="Arial"/>
        </w:rPr>
        <w:t xml:space="preserve">In larger buildings, </w:t>
      </w:r>
      <w:r w:rsidR="00DD7D93">
        <w:rPr>
          <w:rFonts w:ascii="Arial" w:hAnsi="Arial" w:cs="Arial"/>
        </w:rPr>
        <w:t xml:space="preserve">how is </w:t>
      </w:r>
      <w:r w:rsidRPr="002F5A2D">
        <w:rPr>
          <w:rFonts w:ascii="Arial" w:hAnsi="Arial" w:cs="Arial"/>
        </w:rPr>
        <w:t>electricity distributed?</w:t>
      </w:r>
    </w:p>
    <w:p w14:paraId="14F2B453" w14:textId="0737CDB9" w:rsidR="00433DDE" w:rsidRDefault="00DD7D93" w:rsidP="00DD7D93">
      <w:pPr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Via a t</w:t>
      </w:r>
      <w:r w:rsidR="00433DDE" w:rsidRPr="002F5A2D">
        <w:rPr>
          <w:rFonts w:cs="Arial"/>
          <w:color w:val="FF0000"/>
        </w:rPr>
        <w:t>hree</w:t>
      </w:r>
      <w:r w:rsidR="00A639D7">
        <w:rPr>
          <w:rFonts w:cs="Arial"/>
          <w:color w:val="FF0000"/>
        </w:rPr>
        <w:t>-</w:t>
      </w:r>
      <w:r w:rsidR="00433DDE" w:rsidRPr="002F5A2D">
        <w:rPr>
          <w:rFonts w:cs="Arial"/>
          <w:color w:val="FF0000"/>
        </w:rPr>
        <w:t>phase distribution board.</w:t>
      </w:r>
    </w:p>
    <w:p w14:paraId="6686DD29" w14:textId="5EDF622F" w:rsidR="00433DDE" w:rsidRDefault="00433DDE" w:rsidP="00DD7D93">
      <w:pPr>
        <w:ind w:left="720"/>
        <w:rPr>
          <w:rFonts w:cs="Arial"/>
          <w:color w:val="FF0000"/>
        </w:rPr>
      </w:pPr>
    </w:p>
    <w:p w14:paraId="3AC67B51" w14:textId="6B75AEE3" w:rsidR="00433DDE" w:rsidRDefault="00433DDE" w:rsidP="00ED3F9A">
      <w:pPr>
        <w:rPr>
          <w:rFonts w:cs="Arial"/>
          <w:color w:val="FF0000"/>
        </w:rPr>
      </w:pPr>
    </w:p>
    <w:p w14:paraId="1CC319DA" w14:textId="03C37C84" w:rsidR="00433DDE" w:rsidRDefault="00433DDE" w:rsidP="00ED3F9A">
      <w:pPr>
        <w:rPr>
          <w:rFonts w:cs="Arial"/>
          <w:color w:val="FF0000"/>
        </w:rPr>
      </w:pPr>
    </w:p>
    <w:p w14:paraId="622158B0" w14:textId="6F180431" w:rsidR="006E1028" w:rsidRDefault="006E1028" w:rsidP="00501548">
      <w:pPr>
        <w:pStyle w:val="Answer"/>
        <w:ind w:left="0"/>
      </w:pPr>
    </w:p>
    <w:sectPr w:rsidR="006E1028" w:rsidSect="006B7AA3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00407" w14:textId="77777777" w:rsidR="00CB49A6" w:rsidRDefault="00CB49A6">
      <w:pPr>
        <w:spacing w:before="0" w:after="0"/>
      </w:pPr>
      <w:r>
        <w:separator/>
      </w:r>
    </w:p>
  </w:endnote>
  <w:endnote w:type="continuationSeparator" w:id="0">
    <w:p w14:paraId="1F7F8468" w14:textId="77777777" w:rsidR="00CB49A6" w:rsidRDefault="00CB49A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83A5A" w14:textId="77777777" w:rsidR="006B7AA3" w:rsidRPr="00F03E33" w:rsidRDefault="006B7AA3" w:rsidP="006B7AA3">
    <w:pPr>
      <w:pStyle w:val="Footer"/>
      <w:tabs>
        <w:tab w:val="clear" w:pos="9639"/>
        <w:tab w:val="clear" w:pos="11199"/>
        <w:tab w:val="left" w:pos="3552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4BE34253" wp14:editId="68743A66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A1A9D1A" id="Group 2" o:spid="_x0000_s1026" style="position:absolute;margin-left:-44.55pt;margin-top:-10pt;width:566.05pt;height:36.5pt;z-index:251663872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4DF14980" wp14:editId="3C9D834D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A3C68C2" id="Straight Connector 9" o:spid="_x0000_s1026" style="position:absolute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5CD8593E" w14:textId="02050E0A" w:rsidR="00110217" w:rsidRPr="006B7AA3" w:rsidRDefault="00110217" w:rsidP="006B7A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C714E" w14:textId="77777777" w:rsidR="00CB49A6" w:rsidRDefault="00CB49A6">
      <w:pPr>
        <w:spacing w:before="0" w:after="0"/>
      </w:pPr>
      <w:r>
        <w:separator/>
      </w:r>
    </w:p>
  </w:footnote>
  <w:footnote w:type="continuationSeparator" w:id="0">
    <w:p w14:paraId="519A8D38" w14:textId="77777777" w:rsidR="00CB49A6" w:rsidRDefault="00CB49A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854C3" w14:textId="77777777" w:rsidR="00501548" w:rsidRPr="009C6DF4" w:rsidRDefault="00501548" w:rsidP="0050154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557DD480" wp14:editId="574E0362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404462" w14:textId="77777777" w:rsidR="00501548" w:rsidRPr="00631B61" w:rsidRDefault="00501548" w:rsidP="00501548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08C2817" w14:textId="77777777" w:rsidR="00501548" w:rsidRPr="00631B61" w:rsidRDefault="00501548" w:rsidP="00501548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7DD480" id="Group 1" o:spid="_x0000_s1026" style="position:absolute;margin-left:-59.55pt;margin-top:-17.85pt;width:595.3pt;height:70.6pt;z-index:25166080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QHEH1gQAAEs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14404462" w14:textId="77777777" w:rsidR="00501548" w:rsidRPr="00631B61" w:rsidRDefault="00501548" w:rsidP="00501548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08C2817" w14:textId="77777777" w:rsidR="00501548" w:rsidRPr="00631B61" w:rsidRDefault="00501548" w:rsidP="00501548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2D187886" w14:textId="77777777" w:rsidR="00501548" w:rsidRPr="009758F9" w:rsidRDefault="00501548" w:rsidP="00501548">
    <w:pPr>
      <w:pStyle w:val="Header"/>
    </w:pPr>
  </w:p>
  <w:p w14:paraId="1ED466F0" w14:textId="77777777" w:rsidR="00501548" w:rsidRPr="003A74F7" w:rsidRDefault="00501548" w:rsidP="00501548">
    <w:pPr>
      <w:pStyle w:val="Header"/>
    </w:pPr>
  </w:p>
  <w:p w14:paraId="71BCCEE4" w14:textId="698451BA" w:rsidR="00110217" w:rsidRPr="00501548" w:rsidRDefault="00110217" w:rsidP="005015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10ECC"/>
    <w:multiLevelType w:val="hybridMultilevel"/>
    <w:tmpl w:val="E6AAB3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509777">
    <w:abstractNumId w:val="4"/>
  </w:num>
  <w:num w:numId="2" w16cid:durableId="2046980257">
    <w:abstractNumId w:val="14"/>
  </w:num>
  <w:num w:numId="3" w16cid:durableId="1637295139">
    <w:abstractNumId w:val="22"/>
  </w:num>
  <w:num w:numId="4" w16cid:durableId="1726637168">
    <w:abstractNumId w:val="16"/>
  </w:num>
  <w:num w:numId="5" w16cid:durableId="372463109">
    <w:abstractNumId w:val="7"/>
  </w:num>
  <w:num w:numId="6" w16cid:durableId="1836528589">
    <w:abstractNumId w:val="15"/>
  </w:num>
  <w:num w:numId="7" w16cid:durableId="61025052">
    <w:abstractNumId w:val="7"/>
  </w:num>
  <w:num w:numId="8" w16cid:durableId="1113861968">
    <w:abstractNumId w:val="1"/>
  </w:num>
  <w:num w:numId="9" w16cid:durableId="185560999">
    <w:abstractNumId w:val="7"/>
    <w:lvlOverride w:ilvl="0">
      <w:startOverride w:val="1"/>
    </w:lvlOverride>
  </w:num>
  <w:num w:numId="10" w16cid:durableId="2075929508">
    <w:abstractNumId w:val="17"/>
  </w:num>
  <w:num w:numId="11" w16cid:durableId="2009408444">
    <w:abstractNumId w:val="13"/>
  </w:num>
  <w:num w:numId="12" w16cid:durableId="1358583716">
    <w:abstractNumId w:val="5"/>
  </w:num>
  <w:num w:numId="13" w16cid:durableId="1145664947">
    <w:abstractNumId w:val="12"/>
  </w:num>
  <w:num w:numId="14" w16cid:durableId="253056777">
    <w:abstractNumId w:val="19"/>
  </w:num>
  <w:num w:numId="15" w16cid:durableId="383217697">
    <w:abstractNumId w:val="10"/>
  </w:num>
  <w:num w:numId="16" w16cid:durableId="597519408">
    <w:abstractNumId w:val="6"/>
  </w:num>
  <w:num w:numId="17" w16cid:durableId="1512796238">
    <w:abstractNumId w:val="24"/>
  </w:num>
  <w:num w:numId="18" w16cid:durableId="2054495039">
    <w:abstractNumId w:val="25"/>
  </w:num>
  <w:num w:numId="19" w16cid:durableId="1441799518">
    <w:abstractNumId w:val="3"/>
  </w:num>
  <w:num w:numId="20" w16cid:durableId="45767449">
    <w:abstractNumId w:val="2"/>
  </w:num>
  <w:num w:numId="21" w16cid:durableId="1831942650">
    <w:abstractNumId w:val="8"/>
  </w:num>
  <w:num w:numId="22" w16cid:durableId="1632981207">
    <w:abstractNumId w:val="8"/>
    <w:lvlOverride w:ilvl="0">
      <w:startOverride w:val="1"/>
    </w:lvlOverride>
  </w:num>
  <w:num w:numId="23" w16cid:durableId="1115562632">
    <w:abstractNumId w:val="23"/>
  </w:num>
  <w:num w:numId="24" w16cid:durableId="1995720054">
    <w:abstractNumId w:val="8"/>
    <w:lvlOverride w:ilvl="0">
      <w:startOverride w:val="1"/>
    </w:lvlOverride>
  </w:num>
  <w:num w:numId="25" w16cid:durableId="44259294">
    <w:abstractNumId w:val="8"/>
    <w:lvlOverride w:ilvl="0">
      <w:startOverride w:val="1"/>
    </w:lvlOverride>
  </w:num>
  <w:num w:numId="26" w16cid:durableId="870194174">
    <w:abstractNumId w:val="9"/>
  </w:num>
  <w:num w:numId="27" w16cid:durableId="1144852832">
    <w:abstractNumId w:val="20"/>
  </w:num>
  <w:num w:numId="28" w16cid:durableId="357438940">
    <w:abstractNumId w:val="8"/>
    <w:lvlOverride w:ilvl="0">
      <w:startOverride w:val="1"/>
    </w:lvlOverride>
  </w:num>
  <w:num w:numId="29" w16cid:durableId="670567505">
    <w:abstractNumId w:val="21"/>
  </w:num>
  <w:num w:numId="30" w16cid:durableId="910652861">
    <w:abstractNumId w:val="8"/>
  </w:num>
  <w:num w:numId="31" w16cid:durableId="906110397">
    <w:abstractNumId w:val="8"/>
    <w:lvlOverride w:ilvl="0">
      <w:startOverride w:val="1"/>
    </w:lvlOverride>
  </w:num>
  <w:num w:numId="32" w16cid:durableId="1387026869">
    <w:abstractNumId w:val="8"/>
    <w:lvlOverride w:ilvl="0">
      <w:startOverride w:val="1"/>
    </w:lvlOverride>
  </w:num>
  <w:num w:numId="33" w16cid:durableId="1459445218">
    <w:abstractNumId w:val="0"/>
  </w:num>
  <w:num w:numId="34" w16cid:durableId="938368245">
    <w:abstractNumId w:val="11"/>
  </w:num>
  <w:num w:numId="35" w16cid:durableId="77452127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DDE"/>
    <w:rsid w:val="000033BD"/>
    <w:rsid w:val="0006059A"/>
    <w:rsid w:val="0007541C"/>
    <w:rsid w:val="00082C62"/>
    <w:rsid w:val="000B231F"/>
    <w:rsid w:val="000E194B"/>
    <w:rsid w:val="00110217"/>
    <w:rsid w:val="00152AC3"/>
    <w:rsid w:val="00156AF3"/>
    <w:rsid w:val="0019491D"/>
    <w:rsid w:val="001F74AD"/>
    <w:rsid w:val="00222294"/>
    <w:rsid w:val="00290326"/>
    <w:rsid w:val="002D07A8"/>
    <w:rsid w:val="003127FD"/>
    <w:rsid w:val="00333CC9"/>
    <w:rsid w:val="003405EA"/>
    <w:rsid w:val="00404B31"/>
    <w:rsid w:val="00433DDE"/>
    <w:rsid w:val="00443B2E"/>
    <w:rsid w:val="00474F67"/>
    <w:rsid w:val="0048500D"/>
    <w:rsid w:val="00501548"/>
    <w:rsid w:val="00524E1B"/>
    <w:rsid w:val="00592613"/>
    <w:rsid w:val="006135C0"/>
    <w:rsid w:val="006642FD"/>
    <w:rsid w:val="006807B0"/>
    <w:rsid w:val="00691B95"/>
    <w:rsid w:val="006B798A"/>
    <w:rsid w:val="006B7AA3"/>
    <w:rsid w:val="006D3AA3"/>
    <w:rsid w:val="006D4994"/>
    <w:rsid w:val="006E1028"/>
    <w:rsid w:val="006E19C2"/>
    <w:rsid w:val="006F7BAF"/>
    <w:rsid w:val="00797FA7"/>
    <w:rsid w:val="007F2A40"/>
    <w:rsid w:val="00806EDF"/>
    <w:rsid w:val="008C1F1C"/>
    <w:rsid w:val="009975A0"/>
    <w:rsid w:val="009A2CD2"/>
    <w:rsid w:val="009C5C6E"/>
    <w:rsid w:val="00A2454C"/>
    <w:rsid w:val="00A639D7"/>
    <w:rsid w:val="00AE245C"/>
    <w:rsid w:val="00B054EC"/>
    <w:rsid w:val="00BE2446"/>
    <w:rsid w:val="00BE2C21"/>
    <w:rsid w:val="00BF7F8D"/>
    <w:rsid w:val="00C01D20"/>
    <w:rsid w:val="00C075EB"/>
    <w:rsid w:val="00C202BF"/>
    <w:rsid w:val="00C72F2B"/>
    <w:rsid w:val="00C858D7"/>
    <w:rsid w:val="00CB49A6"/>
    <w:rsid w:val="00D073BC"/>
    <w:rsid w:val="00D17B35"/>
    <w:rsid w:val="00D56B82"/>
    <w:rsid w:val="00DA2485"/>
    <w:rsid w:val="00DD7D93"/>
    <w:rsid w:val="00DE29A8"/>
    <w:rsid w:val="00E611AD"/>
    <w:rsid w:val="00EA1E11"/>
    <w:rsid w:val="00F03E33"/>
    <w:rsid w:val="00F15749"/>
    <w:rsid w:val="00F3159C"/>
    <w:rsid w:val="00FB5112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D54FD38"/>
  <w15:docId w15:val="{BCA4CA09-BA04-4205-9BED-94DACD379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3DDE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6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237921-AFA7-4765-BA41-65D76AD7E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5BA368-24BB-441E-B6FE-6C49FFD810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7F06B1-356B-4F0C-ABAA-48A3DD92E9B0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01e15224-84b2-4570-bdea-a67bb94d0921"/>
    <ds:schemaRef ds:uri="http://purl.org/dc/terms/"/>
    <ds:schemaRef ds:uri="7c04300a-231c-4281-9146-a98f6f4a7aff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31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10</cp:revision>
  <cp:lastPrinted>2013-05-15T12:05:00Z</cp:lastPrinted>
  <dcterms:created xsi:type="dcterms:W3CDTF">2021-06-17T12:23:00Z</dcterms:created>
  <dcterms:modified xsi:type="dcterms:W3CDTF">2025-07-22T07:43:00Z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2025-05-31T21:02:52Z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1d819677-6b50-4b74-9752-183d7245dece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